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FB6C1E" w:rsidTr="00FB6C1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5144D6">
            <w:r>
              <w:t>Приложение 10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5144D6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277E84">
            <w:r>
              <w:t xml:space="preserve">от </w:t>
            </w:r>
            <w:r w:rsidR="00277E84">
              <w:t>26.02.2021</w:t>
            </w:r>
            <w:r w:rsidR="00DA435B">
              <w:t xml:space="preserve"> </w:t>
            </w:r>
            <w:r w:rsidR="00277E84">
              <w:t>№ 84-652</w:t>
            </w:r>
            <w:r>
              <w:t xml:space="preserve">   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</w:tr>
      <w:tr w:rsidR="00FB6C1E" w:rsidTr="00FB6C1E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435B" w:rsidRDefault="00FB6C1E" w:rsidP="005144D6">
            <w:pPr>
              <w:jc w:val="center"/>
            </w:pPr>
            <w:r>
              <w:t>Источники финансирования дефицита бюджета муниципального образования «Город Саратов»</w:t>
            </w:r>
          </w:p>
          <w:p w:rsidR="00FB6C1E" w:rsidRDefault="00FB6C1E" w:rsidP="005144D6">
            <w:pPr>
              <w:jc w:val="center"/>
            </w:pPr>
            <w:r>
              <w:t>на 2021 год и на плановый период 2022 и 2023 годов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тыс. руб.</w:t>
            </w:r>
          </w:p>
        </w:tc>
      </w:tr>
      <w:tr w:rsidR="00FB6C1E" w:rsidTr="00FB6C1E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2023 год</w:t>
            </w:r>
          </w:p>
        </w:tc>
      </w:tr>
      <w:tr w:rsidR="00FB6C1E" w:rsidTr="00FB6C1E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5144D6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B6C1E" w:rsidRDefault="00FB6C1E" w:rsidP="005144D6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/>
        </w:tc>
      </w:tr>
    </w:tbl>
    <w:p w:rsidR="00FB6C1E" w:rsidRPr="00FB6C1E" w:rsidRDefault="00FB6C1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FB6C1E" w:rsidTr="00FB6C1E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C1E" w:rsidRDefault="00FB6C1E" w:rsidP="005144D6">
            <w:pPr>
              <w:jc w:val="center"/>
            </w:pPr>
            <w:r>
              <w:t>5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C1E" w:rsidRDefault="00FB6C1E" w:rsidP="005144D6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164 876,3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1 642 400,0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1 642 400,0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-1 642 400,0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-5 010 000,0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-1 642 400,0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1 200 000,0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FB6C1E" w:rsidRDefault="00FB6C1E" w:rsidP="005144D6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-1 200 000,0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FB6C1E" w:rsidRDefault="00FB6C1E" w:rsidP="005144D6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FB6C1E" w:rsidRDefault="00FB6C1E" w:rsidP="005144D6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164 876,3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B6C1E" w:rsidRDefault="00FB6C1E" w:rsidP="005144D6">
            <w:pPr>
              <w:jc w:val="right"/>
            </w:pPr>
            <w:r>
              <w:t> </w:t>
            </w:r>
          </w:p>
        </w:tc>
      </w:tr>
      <w:tr w:rsidR="00FB6C1E" w:rsidTr="00FB6C1E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</w:tr>
      <w:tr w:rsidR="00FB6C1E" w:rsidTr="00FB6C1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C1E" w:rsidRDefault="00FB6C1E" w:rsidP="005144D6"/>
        </w:tc>
      </w:tr>
    </w:tbl>
    <w:p w:rsidR="00E2598B" w:rsidRPr="00FB6C1E" w:rsidRDefault="00E2598B" w:rsidP="00FB6C1E"/>
    <w:sectPr w:rsidR="00E2598B" w:rsidRPr="00FB6C1E" w:rsidSect="00277E84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E6D" w:rsidRDefault="00EA3E6D" w:rsidP="00FB6C1E">
      <w:r>
        <w:separator/>
      </w:r>
    </w:p>
  </w:endnote>
  <w:endnote w:type="continuationSeparator" w:id="1">
    <w:p w:rsidR="00EA3E6D" w:rsidRDefault="00EA3E6D" w:rsidP="00FB6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E6D" w:rsidRDefault="00EA3E6D" w:rsidP="00FB6C1E">
      <w:r>
        <w:separator/>
      </w:r>
    </w:p>
  </w:footnote>
  <w:footnote w:type="continuationSeparator" w:id="1">
    <w:p w:rsidR="00EA3E6D" w:rsidRDefault="00EA3E6D" w:rsidP="00FB6C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1E" w:rsidRDefault="0038679D" w:rsidP="00AF781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6C1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6C1E" w:rsidRDefault="00FB6C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1E" w:rsidRDefault="0038679D" w:rsidP="00AF781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6C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7E84">
      <w:rPr>
        <w:rStyle w:val="a7"/>
        <w:noProof/>
      </w:rPr>
      <w:t>2</w:t>
    </w:r>
    <w:r>
      <w:rPr>
        <w:rStyle w:val="a7"/>
      </w:rPr>
      <w:fldChar w:fldCharType="end"/>
    </w:r>
  </w:p>
  <w:p w:rsidR="00FB6C1E" w:rsidRDefault="00FB6C1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FB6C1E"/>
    <w:rsid w:val="00152E3A"/>
    <w:rsid w:val="00277E84"/>
    <w:rsid w:val="002C3F39"/>
    <w:rsid w:val="0038679D"/>
    <w:rsid w:val="003D7375"/>
    <w:rsid w:val="00416C79"/>
    <w:rsid w:val="006808C6"/>
    <w:rsid w:val="00834FC0"/>
    <w:rsid w:val="00A24CAF"/>
    <w:rsid w:val="00B912FD"/>
    <w:rsid w:val="00DA435B"/>
    <w:rsid w:val="00DE4128"/>
    <w:rsid w:val="00E2598B"/>
    <w:rsid w:val="00EA3E6D"/>
    <w:rsid w:val="00F113AA"/>
    <w:rsid w:val="00F2036D"/>
    <w:rsid w:val="00F6400A"/>
    <w:rsid w:val="00FB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B6C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B6C1E"/>
  </w:style>
  <w:style w:type="paragraph" w:styleId="a5">
    <w:name w:val="footer"/>
    <w:basedOn w:val="a"/>
    <w:link w:val="a6"/>
    <w:uiPriority w:val="99"/>
    <w:semiHidden/>
    <w:unhideWhenUsed/>
    <w:rsid w:val="00FB6C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B6C1E"/>
  </w:style>
  <w:style w:type="character" w:styleId="a7">
    <w:name w:val="page number"/>
    <w:basedOn w:val="a0"/>
    <w:uiPriority w:val="99"/>
    <w:semiHidden/>
    <w:unhideWhenUsed/>
    <w:rsid w:val="00FB6C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5</cp:revision>
  <cp:lastPrinted>2021-02-15T11:43:00Z</cp:lastPrinted>
  <dcterms:created xsi:type="dcterms:W3CDTF">2021-02-15T11:40:00Z</dcterms:created>
  <dcterms:modified xsi:type="dcterms:W3CDTF">2021-02-26T05:50:00Z</dcterms:modified>
</cp:coreProperties>
</file>